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6704;visibility:visible" from="10.8pt,14.55pt" to="178.8pt,14.55pt"/>
        </w:pic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000A5">
        <w:rPr>
          <w:rFonts w:ascii="Times New Roman" w:hAnsi="Times New Roman" w:cs="Times New Roman"/>
          <w:sz w:val="26"/>
          <w:szCs w:val="26"/>
        </w:rPr>
        <w:t xml:space="preserve">              (ĐỀ CHINH THỨC)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858DF" w:rsidRPr="003078FD" w:rsidRDefault="008858DF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8858DF" w:rsidRPr="003078FD" w:rsidRDefault="008858DF" w:rsidP="00BF012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>Tính đạo hàm các hàm số sau</w:t>
      </w:r>
      <w:r w:rsidRPr="003078FD">
        <w:rPr>
          <w:rFonts w:ascii="Times New Roman" w:hAnsi="Times New Roman" w:cs="Times New Roman"/>
          <w:sz w:val="26"/>
          <w:szCs w:val="26"/>
        </w:rPr>
        <w:t>:</w:t>
      </w:r>
    </w:p>
    <w:p w:rsidR="008858DF" w:rsidRPr="00975D0F" w:rsidRDefault="008858DF" w:rsidP="00975D0F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01551">
        <w:rPr>
          <w:rFonts w:ascii="Times New Roman" w:hAnsi="Times New Roman" w:cs="Times New Roman"/>
          <w:position w:val="-26"/>
          <w:sz w:val="26"/>
          <w:szCs w:val="26"/>
        </w:rPr>
        <w:object w:dxaOrig="2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3pt" o:ole="">
            <v:imagedata r:id="rId5" o:title=""/>
          </v:shape>
          <o:OLEObject Type="Embed" ProgID="Equation.DSMT4" ShapeID="_x0000_i1025" DrawAspect="Content" ObjectID="_1489472084" r:id="rId6"/>
        </w:object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 xml:space="preserve">b. </w:t>
      </w:r>
      <w:r w:rsidRPr="00E01551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079" w:dyaOrig="460">
          <v:shape id="_x0000_i1026" type="#_x0000_t75" style="width:102pt;height:23.25pt" o:ole="">
            <v:imagedata r:id="rId7" o:title=""/>
          </v:shape>
          <o:OLEObject Type="Embed" ProgID="Equation.DSMT4" ShapeID="_x0000_i1026" DrawAspect="Content" ObjectID="_1489472085" r:id="rId8"/>
        </w:object>
      </w:r>
    </w:p>
    <w:p w:rsidR="008858DF" w:rsidRPr="00E01551" w:rsidRDefault="008858DF" w:rsidP="00E01551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</w:t>
      </w:r>
      <w:r w:rsidRPr="00E01551">
        <w:rPr>
          <w:rFonts w:ascii="Times New Roman" w:hAnsi="Times New Roman" w:cs="Times New Roman"/>
          <w:position w:val="-26"/>
          <w:sz w:val="26"/>
          <w:szCs w:val="26"/>
        </w:rPr>
        <w:object w:dxaOrig="1480" w:dyaOrig="680">
          <v:shape id="_x0000_i1027" type="#_x0000_t75" style="width:74.25pt;height:33.75pt" o:ole="">
            <v:imagedata r:id="rId9" o:title=""/>
          </v:shape>
          <o:OLEObject Type="Embed" ProgID="Equation.DSMT4" ShapeID="_x0000_i1027" DrawAspect="Content" ObjectID="_1489472086" r:id="rId1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</w:t>
      </w:r>
      <w:r w:rsidRPr="00E01551">
        <w:rPr>
          <w:rFonts w:ascii="Times New Roman" w:hAnsi="Times New Roman" w:cs="Times New Roman"/>
          <w:position w:val="-10"/>
          <w:sz w:val="26"/>
          <w:szCs w:val="26"/>
        </w:rPr>
        <w:object w:dxaOrig="1719" w:dyaOrig="440">
          <v:shape id="_x0000_i1028" type="#_x0000_t75" style="width:86.25pt;height:21.75pt" o:ole="">
            <v:imagedata r:id="rId11" o:title=""/>
          </v:shape>
          <o:OLEObject Type="Embed" ProgID="Equation.DSMT4" ShapeID="_x0000_i1028" DrawAspect="Content" ObjectID="_1489472087" r:id="rId12"/>
        </w:object>
      </w:r>
    </w:p>
    <w:p w:rsidR="008858DF" w:rsidRDefault="008858DF" w:rsidP="007F4A12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(1.5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Viết phương trình tiếp tuyến của đồ thị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1840" w:dyaOrig="380">
          <v:shape id="_x0000_i1029" type="#_x0000_t75" style="width:92.25pt;height:18.75pt" o:ole="">
            <v:imagedata r:id="rId13" o:title=""/>
          </v:shape>
          <o:OLEObject Type="Embed" ProgID="Equation.DSMT4" ShapeID="_x0000_i1029" DrawAspect="Content" ObjectID="_1489472088" r:id="rId14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tại điểm </w:t>
      </w:r>
      <w:r w:rsidRPr="007B1644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59" w:dyaOrig="400">
          <v:shape id="_x0000_i1030" type="#_x0000_t75" style="width:42.75pt;height:20.25pt" o:ole="">
            <v:imagedata r:id="rId15" o:title=""/>
          </v:shape>
          <o:OLEObject Type="Embed" ProgID="Equation.DSMT4" ShapeID="_x0000_i1030" DrawAspect="Content" ObjectID="_1489472089" r:id="rId16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858DF" w:rsidRDefault="008858DF" w:rsidP="007F4A12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(1.5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Viết phương trình tiếp tuyến của đồ thị hàm số </w:t>
      </w:r>
      <w:r w:rsidRPr="007F4A12">
        <w:rPr>
          <w:rFonts w:ascii="Times New Roman" w:hAnsi="Times New Roman" w:cs="Times New Roman"/>
          <w:position w:val="-26"/>
          <w:sz w:val="26"/>
          <w:szCs w:val="26"/>
        </w:rPr>
        <w:object w:dxaOrig="1040" w:dyaOrig="680">
          <v:shape id="_x0000_i1031" type="#_x0000_t75" style="width:51.75pt;height:33.75pt" o:ole="">
            <v:imagedata r:id="rId17" o:title=""/>
          </v:shape>
          <o:OLEObject Type="Embed" ProgID="Equation.DSMT4" ShapeID="_x0000_i1031" DrawAspect="Content" ObjectID="_1489472090" r:id="rId18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biết tiếp tuyến song song với đường thẳng d: </w:t>
      </w:r>
      <w:r w:rsidRPr="007F4A12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579" w:dyaOrig="320">
          <v:shape id="_x0000_i1032" type="#_x0000_t75" style="width:76.5pt;height:15.75pt" o:ole="">
            <v:imagedata r:id="rId19" o:title=""/>
          </v:shape>
          <o:OLEObject Type="Embed" ProgID="Equation.DSMT4" ShapeID="_x0000_i1032" DrawAspect="Content" ObjectID="_1489472091" r:id="rId20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858DF" w:rsidRPr="003078FD" w:rsidRDefault="008858DF" w:rsidP="006513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1240" w:dyaOrig="380">
          <v:shape id="_x0000_i1033" type="#_x0000_t75" style="width:62.25pt;height:18.75pt" o:ole="">
            <v:imagedata r:id="rId21" o:title=""/>
          </v:shape>
          <o:OLEObject Type="Embed" ProgID="Equation.DSMT4" ShapeID="_x0000_i1033" DrawAspect="Content" ObjectID="_1489472092" r:id="rId22"/>
        </w:object>
      </w:r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Pr="002344F9">
        <w:rPr>
          <w:rFonts w:ascii="Times New Roman" w:hAnsi="Times New Roman" w:cs="Times New Roman"/>
          <w:position w:val="-30"/>
          <w:sz w:val="26"/>
          <w:szCs w:val="26"/>
        </w:rPr>
        <w:object w:dxaOrig="820" w:dyaOrig="740">
          <v:shape id="_x0000_i1034" type="#_x0000_t75" style="width:41.25pt;height:36.75pt" o:ole="">
            <v:imagedata r:id="rId23" o:title=""/>
          </v:shape>
          <o:OLEObject Type="Embed" ProgID="Equation.DSMT4" ShapeID="_x0000_i1034" DrawAspect="Content" ObjectID="_1489472093" r:id="rId2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858DF" w:rsidRPr="003078FD" w:rsidRDefault="008858DF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8752;visibility:visible" from="10.65pt,9.1pt" to="519.15pt,9.1pt">
            <v:stroke dashstyle="dash"/>
          </v:line>
        </w:pict>
      </w: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51657728;visibility:visible" from="10.8pt,14.55pt" to="178.8pt,14.55pt"/>
        </w:pic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2014 – 2015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858DF" w:rsidRDefault="008858DF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8858DF" w:rsidRPr="003078FD" w:rsidRDefault="008858DF" w:rsidP="00F06E9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>Tính đạo hàm các hàm số sau</w:t>
      </w:r>
      <w:r w:rsidRPr="003078FD">
        <w:rPr>
          <w:rFonts w:ascii="Times New Roman" w:hAnsi="Times New Roman" w:cs="Times New Roman"/>
          <w:sz w:val="26"/>
          <w:szCs w:val="26"/>
        </w:rPr>
        <w:t>:</w:t>
      </w:r>
    </w:p>
    <w:p w:rsidR="008858DF" w:rsidRPr="00975D0F" w:rsidRDefault="008858DF" w:rsidP="00F06E93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01551">
        <w:rPr>
          <w:rFonts w:ascii="Times New Roman" w:hAnsi="Times New Roman" w:cs="Times New Roman"/>
          <w:position w:val="-26"/>
          <w:sz w:val="26"/>
          <w:szCs w:val="26"/>
        </w:rPr>
        <w:object w:dxaOrig="2460" w:dyaOrig="680">
          <v:shape id="_x0000_i1035" type="#_x0000_t75" style="width:123pt;height:33pt" o:ole="">
            <v:imagedata r:id="rId25" o:title=""/>
          </v:shape>
          <o:OLEObject Type="Embed" ProgID="Equation.DSMT4" ShapeID="_x0000_i1035" DrawAspect="Content" ObjectID="_1489472094" r:id="rId26"/>
        </w:object>
      </w:r>
      <w:r w:rsidRPr="003078FD"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 xml:space="preserve">b.   </w:t>
      </w:r>
      <w:r w:rsidRPr="00E01551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079" w:dyaOrig="460">
          <v:shape id="_x0000_i1036" type="#_x0000_t75" style="width:102pt;height:23.25pt" o:ole="">
            <v:imagedata r:id="rId27" o:title=""/>
          </v:shape>
          <o:OLEObject Type="Embed" ProgID="Equation.DSMT4" ShapeID="_x0000_i1036" DrawAspect="Content" ObjectID="_1489472095" r:id="rId28"/>
        </w:object>
      </w:r>
    </w:p>
    <w:p w:rsidR="008858DF" w:rsidRPr="00E01551" w:rsidRDefault="008858DF" w:rsidP="00F06E93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</w:t>
      </w:r>
      <w:r w:rsidRPr="00E01551">
        <w:rPr>
          <w:rFonts w:ascii="Times New Roman" w:hAnsi="Times New Roman" w:cs="Times New Roman"/>
          <w:position w:val="-26"/>
          <w:sz w:val="26"/>
          <w:szCs w:val="26"/>
        </w:rPr>
        <w:object w:dxaOrig="1520" w:dyaOrig="680">
          <v:shape id="_x0000_i1037" type="#_x0000_t75" style="width:73.5pt;height:33.75pt" o:ole="">
            <v:imagedata r:id="rId29" o:title=""/>
          </v:shape>
          <o:OLEObject Type="Embed" ProgID="Equation.DSMT4" ShapeID="_x0000_i1037" DrawAspect="Content" ObjectID="_1489472096" r:id="rId3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</w:t>
      </w:r>
      <w:r w:rsidRPr="00E01551">
        <w:rPr>
          <w:rFonts w:ascii="Times New Roman" w:hAnsi="Times New Roman" w:cs="Times New Roman"/>
          <w:position w:val="-10"/>
          <w:sz w:val="26"/>
          <w:szCs w:val="26"/>
        </w:rPr>
        <w:object w:dxaOrig="1700" w:dyaOrig="440">
          <v:shape id="_x0000_i1038" type="#_x0000_t75" style="width:82.5pt;height:21.75pt" o:ole="">
            <v:imagedata r:id="rId31" o:title=""/>
          </v:shape>
          <o:OLEObject Type="Embed" ProgID="Equation.DSMT4" ShapeID="_x0000_i1038" DrawAspect="Content" ObjectID="_1489472097" r:id="rId32"/>
        </w:object>
      </w:r>
    </w:p>
    <w:p w:rsidR="008858DF" w:rsidRDefault="008858DF" w:rsidP="00F06E93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(1.5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Viết phương trình tiếp tuyến của đồ thị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1780" w:dyaOrig="380">
          <v:shape id="_x0000_i1039" type="#_x0000_t75" style="width:89.25pt;height:18.75pt" o:ole="">
            <v:imagedata r:id="rId33" o:title=""/>
          </v:shape>
          <o:OLEObject Type="Embed" ProgID="Equation.DSMT4" ShapeID="_x0000_i1039" DrawAspect="Content" ObjectID="_1489472098" r:id="rId34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tại điểm </w:t>
      </w:r>
      <w:r w:rsidRPr="007B1644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840" w:dyaOrig="400">
          <v:shape id="_x0000_i1040" type="#_x0000_t75" style="width:42pt;height:20.25pt" o:ole="">
            <v:imagedata r:id="rId35" o:title=""/>
          </v:shape>
          <o:OLEObject Type="Embed" ProgID="Equation.DSMT4" ShapeID="_x0000_i1040" DrawAspect="Content" ObjectID="_1489472099" r:id="rId36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8858DF" w:rsidRDefault="008858DF" w:rsidP="00F06E93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(1.5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Viết phương trình tiếp tuyến của đồ thị hàm số </w:t>
      </w:r>
      <w:r w:rsidRPr="007F4A12">
        <w:rPr>
          <w:rFonts w:ascii="Times New Roman" w:hAnsi="Times New Roman" w:cs="Times New Roman"/>
          <w:position w:val="-26"/>
          <w:sz w:val="26"/>
          <w:szCs w:val="26"/>
        </w:rPr>
        <w:object w:dxaOrig="1040" w:dyaOrig="680">
          <v:shape id="_x0000_i1041" type="#_x0000_t75" style="width:51.75pt;height:33.75pt" o:ole="">
            <v:imagedata r:id="rId37" o:title=""/>
          </v:shape>
          <o:OLEObject Type="Embed" ProgID="Equation.DSMT4" ShapeID="_x0000_i1041" DrawAspect="Content" ObjectID="_1489472100" r:id="rId38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biết tiếp tuyến vuông góc với đường thẳng </w:t>
      </w:r>
      <w:r w:rsidRPr="00CF1451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340" w:dyaOrig="279">
          <v:shape id="_x0000_i1042" type="#_x0000_t75" style="width:17.25pt;height:14.25pt" o:ole="">
            <v:imagedata r:id="rId39" o:title=""/>
          </v:shape>
          <o:OLEObject Type="Embed" ProgID="Equation.DSMT4" ShapeID="_x0000_i1042" DrawAspect="Content" ObjectID="_1489472101" r:id="rId40"/>
        </w:object>
      </w:r>
      <w:r w:rsidRPr="007F4A12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480" w:dyaOrig="320">
          <v:shape id="_x0000_i1043" type="#_x0000_t75" style="width:74.25pt;height:15.75pt" o:ole="">
            <v:imagedata r:id="rId41" o:title=""/>
          </v:shape>
          <o:OLEObject Type="Embed" ProgID="Equation.DSMT4" ShapeID="_x0000_i1043" DrawAspect="Content" ObjectID="_1489472102" r:id="rId42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  <w:bookmarkStart w:id="0" w:name="_GoBack"/>
      <w:bookmarkEnd w:id="0"/>
    </w:p>
    <w:p w:rsidR="008858DF" w:rsidRPr="003078FD" w:rsidRDefault="008858DF" w:rsidP="00F06E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1200" w:dyaOrig="380">
          <v:shape id="_x0000_i1044" type="#_x0000_t75" style="width:60.75pt;height:18.75pt" o:ole="">
            <v:imagedata r:id="rId43" o:title=""/>
          </v:shape>
          <o:OLEObject Type="Embed" ProgID="Equation.DSMT4" ShapeID="_x0000_i1044" DrawAspect="Content" ObjectID="_1489472103" r:id="rId44"/>
        </w:object>
      </w:r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Pr="002344F9">
        <w:rPr>
          <w:rFonts w:ascii="Times New Roman" w:hAnsi="Times New Roman" w:cs="Times New Roman"/>
          <w:position w:val="-30"/>
          <w:sz w:val="26"/>
          <w:szCs w:val="26"/>
        </w:rPr>
        <w:object w:dxaOrig="820" w:dyaOrig="740">
          <v:shape id="_x0000_i1045" type="#_x0000_t75" style="width:41.25pt;height:36.75pt" o:ole="">
            <v:imagedata r:id="rId45" o:title=""/>
          </v:shape>
          <o:OLEObject Type="Embed" ProgID="Equation.DSMT4" ShapeID="_x0000_i1045" DrawAspect="Content" ObjectID="_1489472104" r:id="rId4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858DF" w:rsidRDefault="008858DF" w:rsidP="004000A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</w:t>
      </w:r>
      <w:r w:rsidRPr="00E22D99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7"/>
        <w:gridCol w:w="7230"/>
        <w:gridCol w:w="1655"/>
      </w:tblGrid>
      <w:tr w:rsidR="008858DF" w:rsidRPr="00F111E3">
        <w:tc>
          <w:tcPr>
            <w:tcW w:w="1417" w:type="dxa"/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230" w:type="dxa"/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 đề 1</w:t>
            </w:r>
          </w:p>
        </w:tc>
        <w:tc>
          <w:tcPr>
            <w:tcW w:w="1655" w:type="dxa"/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8858DF" w:rsidRPr="00F111E3">
        <w:trPr>
          <w:trHeight w:val="431"/>
        </w:trPr>
        <w:tc>
          <w:tcPr>
            <w:tcW w:w="1417" w:type="dxa"/>
            <w:vMerge w:val="restart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</w:t>
            </w: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(4 điểm)</w:t>
            </w:r>
          </w:p>
        </w:tc>
        <w:tc>
          <w:tcPr>
            <w:tcW w:w="8885" w:type="dxa"/>
            <w:gridSpan w:val="2"/>
            <w:vAlign w:val="center"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a. (1.5 điểm)</w:t>
            </w:r>
          </w:p>
        </w:tc>
      </w:tr>
      <w:tr w:rsidR="008858DF" w:rsidRPr="00F111E3">
        <w:trPr>
          <w:trHeight w:val="37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1B02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551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220" w:dyaOrig="680">
                <v:shape id="_x0000_i1046" type="#_x0000_t75" style="width:111pt;height:33pt" o:ole="">
                  <v:imagedata r:id="rId47" o:title=""/>
                </v:shape>
                <o:OLEObject Type="Embed" ProgID="Equation.DSMT4" ShapeID="_x0000_i1046" DrawAspect="Content" ObjectID="_1489472105" r:id="rId4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BD5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8858DF" w:rsidRPr="00F111E3">
        <w:trPr>
          <w:trHeight w:val="600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EB457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111E3">
              <w:rPr>
                <w:rFonts w:ascii="Times New Roman" w:eastAsia="Times New Roman" w:hAnsi="Times New Roman" w:cs="Times New Roman"/>
                <w:position w:val="-6"/>
              </w:rPr>
              <w:object w:dxaOrig="1680" w:dyaOrig="340">
                <v:shape id="_x0000_i1047" type="#_x0000_t75" style="width:84pt;height:17.25pt" o:ole="">
                  <v:imagedata r:id="rId49" o:title=""/>
                </v:shape>
                <o:OLEObject Type="Embed" ProgID="Equation.DSMT4" ShapeID="_x0000_i1047" DrawAspect="Content" ObjectID="_1489472106" r:id="rId5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BD5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97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85" w:type="dxa"/>
            <w:gridSpan w:val="2"/>
          </w:tcPr>
          <w:p w:rsidR="008858DF" w:rsidRPr="00F111E3" w:rsidRDefault="008858DF" w:rsidP="00BD5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(1.5 điểm)</w:t>
            </w:r>
          </w:p>
        </w:tc>
      </w:tr>
      <w:tr w:rsidR="008858DF" w:rsidRPr="00F111E3">
        <w:trPr>
          <w:trHeight w:val="375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EB4572">
            <w:pPr>
              <w:spacing w:after="0" w:line="360" w:lineRule="auto"/>
              <w:rPr>
                <w:rFonts w:ascii="Times New Roman" w:hAnsi="Times New Roman" w:cs="Times New Roman"/>
                <w:position w:val="-30"/>
              </w:rPr>
            </w:pPr>
            <w:r w:rsidRPr="00BD505A">
              <w:rPr>
                <w:rFonts w:ascii="Times New Roman" w:eastAsia="Times New Roman" w:hAnsi="Times New Roman" w:cs="Times New Roman"/>
                <w:position w:val="-22"/>
                <w:sz w:val="28"/>
                <w:szCs w:val="28"/>
              </w:rPr>
              <w:object w:dxaOrig="4520" w:dyaOrig="620">
                <v:shape id="_x0000_i1048" type="#_x0000_t75" style="width:219pt;height:30.75pt" o:ole="">
                  <v:imagedata r:id="rId51" o:title=""/>
                </v:shape>
                <o:OLEObject Type="Embed" ProgID="Equation.DSMT4" ShapeID="_x0000_i1048" DrawAspect="Content" ObjectID="_1489472107" r:id="rId5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420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EB4572">
            <w:pPr>
              <w:spacing w:after="0" w:line="360" w:lineRule="auto"/>
              <w:rPr>
                <w:rFonts w:ascii="Times New Roman" w:hAnsi="Times New Roman" w:cs="Times New Roman"/>
                <w:position w:val="-30"/>
              </w:rPr>
            </w:pPr>
            <w:r w:rsidRPr="00F111E3">
              <w:rPr>
                <w:rFonts w:ascii="Times New Roman" w:eastAsia="Times New Roman" w:hAnsi="Times New Roman" w:cs="Times New Roman"/>
                <w:position w:val="-30"/>
              </w:rPr>
              <w:object w:dxaOrig="4840" w:dyaOrig="800">
                <v:shape id="_x0000_i1049" type="#_x0000_t75" style="width:234.75pt;height:39.75pt" o:ole="">
                  <v:imagedata r:id="rId53" o:title=""/>
                </v:shape>
                <o:OLEObject Type="Embed" ProgID="Equation.DSMT4" ShapeID="_x0000_i1049" DrawAspect="Content" ObjectID="_1489472108" r:id="rId5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600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EB457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111E3">
              <w:rPr>
                <w:rFonts w:ascii="Times New Roman" w:eastAsia="Times New Roman" w:hAnsi="Times New Roman" w:cs="Times New Roman"/>
                <w:position w:val="-30"/>
              </w:rPr>
              <w:object w:dxaOrig="3940" w:dyaOrig="720">
                <v:shape id="_x0000_i1050" type="#_x0000_t75" style="width:195pt;height:36pt" o:ole="">
                  <v:imagedata r:id="rId55" o:title=""/>
                </v:shape>
                <o:OLEObject Type="Embed" ProgID="Equation.DSMT4" ShapeID="_x0000_i1050" DrawAspect="Content" ObjectID="_1489472109" r:id="rId5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22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EB4572">
            <w:pPr>
              <w:spacing w:after="0" w:line="360" w:lineRule="auto"/>
              <w:rPr>
                <w:rFonts w:ascii="Times New Roman" w:hAnsi="Times New Roman" w:cs="Times New Roman"/>
                <w:position w:val="-30"/>
              </w:rPr>
            </w:pPr>
            <w:r w:rsidRPr="00F111E3">
              <w:rPr>
                <w:rFonts w:ascii="Times New Roman" w:eastAsia="Times New Roman" w:hAnsi="Times New Roman" w:cs="Times New Roman"/>
                <w:position w:val="-30"/>
              </w:rPr>
              <w:object w:dxaOrig="1920" w:dyaOrig="740">
                <v:shape id="_x0000_i1051" type="#_x0000_t75" style="width:96pt;height:36.75pt" o:ole="">
                  <v:imagedata r:id="rId57" o:title=""/>
                </v:shape>
                <o:OLEObject Type="Embed" ProgID="Equation.DSMT4" ShapeID="_x0000_i1051" DrawAspect="Content" ObjectID="_1489472110" r:id="rId58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27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8858DF" w:rsidRPr="00F111E3" w:rsidRDefault="008858DF" w:rsidP="000C37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 (1.5 điểm)</w:t>
            </w:r>
          </w:p>
        </w:tc>
      </w:tr>
      <w:tr w:rsidR="008858DF" w:rsidRPr="00F111E3">
        <w:trPr>
          <w:trHeight w:val="204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440" w:dyaOrig="880">
                <v:shape id="_x0000_i1052" type="#_x0000_t75" style="width:222pt;height:44.25pt" o:ole="">
                  <v:imagedata r:id="rId59" o:title=""/>
                </v:shape>
                <o:OLEObject Type="Embed" ProgID="Equation.DSMT4" ShapeID="_x0000_i1052" DrawAspect="Content" ObjectID="_1489472111" r:id="rId60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380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3920" w:dyaOrig="840">
                <v:shape id="_x0000_i1053" type="#_x0000_t75" style="width:194.25pt;height:42pt" o:ole="">
                  <v:imagedata r:id="rId61" o:title=""/>
                </v:shape>
                <o:OLEObject Type="Embed" ProgID="Equation.DSMT4" ShapeID="_x0000_i1053" DrawAspect="Content" ObjectID="_1489472112" r:id="rId6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585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2960" w:dyaOrig="820">
                <v:shape id="_x0000_i1054" type="#_x0000_t75" style="width:143.25pt;height:41.25pt" o:ole="">
                  <v:imagedata r:id="rId63" o:title=""/>
                </v:shape>
                <o:OLEObject Type="Embed" ProgID="Equation.DSMT4" ShapeID="_x0000_i1054" DrawAspect="Content" ObjectID="_1489472113" r:id="rId6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765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1579" w:dyaOrig="800">
                <v:shape id="_x0000_i1055" type="#_x0000_t75" style="width:76.5pt;height:39.75pt" o:ole="">
                  <v:imagedata r:id="rId65" o:title=""/>
                </v:shape>
                <o:OLEObject Type="Embed" ProgID="Equation.DSMT4" ShapeID="_x0000_i1055" DrawAspect="Content" ObjectID="_1489472114" r:id="rId66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13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85" w:type="dxa"/>
            <w:gridSpan w:val="2"/>
          </w:tcPr>
          <w:p w:rsidR="008858DF" w:rsidRPr="00F111E3" w:rsidRDefault="008858DF" w:rsidP="005907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d. (1.5 điểm)</w:t>
            </w:r>
          </w:p>
        </w:tc>
      </w:tr>
      <w:tr w:rsidR="008858DF" w:rsidRPr="00F111E3">
        <w:trPr>
          <w:trHeight w:val="13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1960" w:dyaOrig="900">
                <v:shape id="_x0000_i1056" type="#_x0000_t75" style="width:98.25pt;height:45pt" o:ole="">
                  <v:imagedata r:id="rId67" o:title=""/>
                </v:shape>
                <o:OLEObject Type="Embed" ProgID="Equation.DSMT4" ShapeID="_x0000_i1056" DrawAspect="Content" ObjectID="_1489472115" r:id="rId6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13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2240" w:dyaOrig="820">
                <v:shape id="_x0000_i1057" type="#_x0000_t75" style="width:111pt;height:41.25pt" o:ole="">
                  <v:imagedata r:id="rId69" o:title=""/>
                </v:shape>
                <o:OLEObject Type="Embed" ProgID="Equation.DSMT4" ShapeID="_x0000_i1057" DrawAspect="Content" ObjectID="_1489472116" r:id="rId7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10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2200" w:dyaOrig="1120">
                <v:shape id="_x0000_i1058" type="#_x0000_t75" style="width:110.25pt;height:56.25pt" o:ole="">
                  <v:imagedata r:id="rId71" o:title=""/>
                </v:shape>
                <o:OLEObject Type="Embed" ProgID="Equation.DSMT4" ShapeID="_x0000_i1058" DrawAspect="Content" ObjectID="_1489472117" r:id="rId7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195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2439" w:dyaOrig="760">
                <v:shape id="_x0000_i1059" type="#_x0000_t75" style="width:122.25pt;height:38.25pt" o:ole="">
                  <v:imagedata r:id="rId73" o:title=""/>
                </v:shape>
                <o:OLEObject Type="Embed" ProgID="Equation.DSMT4" ShapeID="_x0000_i1059" DrawAspect="Content" ObjectID="_1489472118" r:id="rId74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330"/>
        </w:trPr>
        <w:tc>
          <w:tcPr>
            <w:tcW w:w="1417" w:type="dxa"/>
            <w:vMerge w:val="restart"/>
            <w:tcBorders>
              <w:top w:val="nil"/>
            </w:tcBorders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(1.5 điểm)</w:t>
            </w: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560" w:dyaOrig="380">
                <v:shape id="_x0000_i1060" type="#_x0000_t75" style="width:78pt;height:18.75pt" o:ole="">
                  <v:imagedata r:id="rId75" o:title=""/>
                </v:shape>
                <o:OLEObject Type="Embed" ProgID="Equation.DSMT4" ShapeID="_x0000_i1060" DrawAspect="Content" ObjectID="_1489472119" r:id="rId76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602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255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DA7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Hệ số góc của tiếp tuyến tại </w:t>
            </w:r>
            <w:r w:rsidRPr="00F111E3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859" w:dyaOrig="400">
                <v:shape id="_x0000_i1061" type="#_x0000_t75" style="width:42.75pt;height:20.25pt" o:ole="">
                  <v:imagedata r:id="rId15" o:title=""/>
                </v:shape>
                <o:OLEObject Type="Embed" ProgID="Equation.DSMT4" ShapeID="_x0000_i1061" DrawAspect="Content" ObjectID="_1489472120" r:id="rId77"/>
              </w:objec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 là: </w:t>
            </w:r>
            <w:r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920" w:dyaOrig="380">
                <v:shape id="_x0000_i1062" type="#_x0000_t75" style="width:45.75pt;height:18.75pt" o:ole="">
                  <v:imagedata r:id="rId78" o:title=""/>
                </v:shape>
                <o:OLEObject Type="Embed" ProgID="Equation.DSMT4" ShapeID="_x0000_i1062" DrawAspect="Content" ObjectID="_1489472121" r:id="rId7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654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69781D">
            <w:pPr>
              <w:spacing w:after="0" w:line="240" w:lineRule="auto"/>
              <w:rPr>
                <w:rFonts w:ascii="Times New Roman" w:hAnsi="Times New Roman" w:cs="Times New Roman"/>
                <w:position w:val="-20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t>Phương trình tiếp tuyến:</w:t>
            </w:r>
          </w:p>
          <w:p w:rsidR="008858DF" w:rsidRPr="00F111E3" w:rsidRDefault="008858DF" w:rsidP="006978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900" w:dyaOrig="400">
                <v:shape id="_x0000_i1063" type="#_x0000_t75" style="width:141pt;height:20.25pt" o:ole="">
                  <v:imagedata r:id="rId80" o:title=""/>
                </v:shape>
                <o:OLEObject Type="Embed" ProgID="Equation.DSMT4" ShapeID="_x0000_i1063" DrawAspect="Content" ObjectID="_1489472122" r:id="rId8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99"/>
        </w:trPr>
        <w:tc>
          <w:tcPr>
            <w:tcW w:w="1417" w:type="dxa"/>
            <w:vMerge w:val="restart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(1.5 điểm)</w:t>
            </w: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8858DF" w:rsidRPr="00F111E3" w:rsidRDefault="008858DF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3247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1400" w:dyaOrig="800">
                <v:shape id="_x0000_i1064" type="#_x0000_t75" style="width:68.25pt;height:39.75pt" o:ole="">
                  <v:imagedata r:id="rId82" o:title=""/>
                </v:shape>
                <o:OLEObject Type="Embed" ProgID="Equation.DSMT4" ShapeID="_x0000_i1064" DrawAspect="Content" ObjectID="_1489472123" r:id="rId83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CF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691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C12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Phương trình d: </w:t>
            </w:r>
            <w:r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fr-FR"/>
              </w:rPr>
              <w:object w:dxaOrig="3280" w:dyaOrig="320">
                <v:shape id="_x0000_i1065" type="#_x0000_t75" style="width:164.25pt;height:15.75pt" o:ole="">
                  <v:imagedata r:id="rId84" o:title=""/>
                </v:shape>
                <o:OLEObject Type="Embed" ProgID="Equation.DSMT4" ShapeID="_x0000_i1065" DrawAspect="Content" ObjectID="_1489472124" r:id="rId85"/>
              </w:object>
            </w:r>
          </w:p>
          <w:p w:rsidR="008858DF" w:rsidRPr="00F111E3" w:rsidRDefault="008858DF" w:rsidP="001C12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Hệ số góc của d là </w:t>
            </w:r>
            <w:r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  <w:lang w:val="fr-FR"/>
              </w:rPr>
              <w:object w:dxaOrig="840" w:dyaOrig="360">
                <v:shape id="_x0000_i1066" type="#_x0000_t75" style="width:42pt;height:18pt" o:ole="">
                  <v:imagedata r:id="rId86" o:title=""/>
                </v:shape>
                <o:OLEObject Type="Embed" ProgID="Equation.DSMT4" ShapeID="_x0000_i1066" DrawAspect="Content" ObjectID="_1489472125" r:id="rId8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702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5C159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040" w:dyaOrig="360">
                <v:shape id="_x0000_i1067" type="#_x0000_t75" style="width:51.75pt;height:18pt" o:ole="">
                  <v:imagedata r:id="rId88" o:title=""/>
                </v:shape>
                <o:OLEObject Type="Embed" ProgID="Equation.DSMT4" ShapeID="_x0000_i1067" DrawAspect="Content" ObjectID="_1489472126" r:id="rId89"/>
              </w:objec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 là tiếp điểm của tiếp tuyến và đồ thị hàm số.</w:t>
            </w:r>
          </w:p>
          <w:p w:rsidR="008858DF" w:rsidRPr="00F111E3" w:rsidRDefault="008858DF" w:rsidP="005C159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Vì tiếp tuyến song song với đường thẳng dnên có hệ số góc: </w:t>
            </w:r>
            <w:r w:rsidRPr="00F111E3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800" w:dyaOrig="420">
                <v:shape id="_x0000_i1068" type="#_x0000_t75" style="width:90pt;height:21pt" o:ole="">
                  <v:imagedata r:id="rId90" o:title=""/>
                </v:shape>
                <o:OLEObject Type="Embed" ProgID="Equation.DSMT4" ShapeID="_x0000_i1068" DrawAspect="Content" ObjectID="_1489472127" r:id="rId9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150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3000" w:dyaOrig="840">
                <v:shape id="_x0000_i1069" type="#_x0000_t75" style="width:150pt;height:41.25pt" o:ole="">
                  <v:imagedata r:id="rId92" o:title=""/>
                </v:shape>
                <o:OLEObject Type="Embed" ProgID="Equation.DSMT4" ShapeID="_x0000_i1069" DrawAspect="Content" ObjectID="_1489472128" r:id="rId93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705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780" w:dyaOrig="360">
                <v:shape id="_x0000_i1070" type="#_x0000_t75" style="width:86.25pt;height:18pt" o:ole="">
                  <v:imagedata r:id="rId94" o:title=""/>
                </v:shape>
                <o:OLEObject Type="Embed" ProgID="Equation.DSMT4" ShapeID="_x0000_i1070" DrawAspect="Content" ObjectID="_1489472129" r:id="rId95"/>
              </w:object>
            </w:r>
          </w:p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Phương trình tiếp tuyến: </w:t>
            </w:r>
            <w:r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219" w:dyaOrig="320">
                <v:shape id="_x0000_i1071" type="#_x0000_t75" style="width:60pt;height:15.75pt" o:ole="">
                  <v:imagedata r:id="rId96" o:title=""/>
                </v:shape>
                <o:OLEObject Type="Embed" ProgID="Equation.DSMT4" ShapeID="_x0000_i1071" DrawAspect="Content" ObjectID="_1489472130" r:id="rId9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1038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680" w:dyaOrig="360">
                <v:shape id="_x0000_i1072" type="#_x0000_t75" style="width:84pt;height:18pt" o:ole="">
                  <v:imagedata r:id="rId98" o:title=""/>
                </v:shape>
                <o:OLEObject Type="Embed" ProgID="Equation.DSMT4" ShapeID="_x0000_i1072" DrawAspect="Content" ObjectID="_1489472131" r:id="rId99"/>
              </w:object>
            </w:r>
          </w:p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Phương trình tiếp tuyến: </w:t>
            </w:r>
            <w:r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380" w:dyaOrig="320">
                <v:shape id="_x0000_i1073" type="#_x0000_t75" style="width:69pt;height:15.75pt" o:ole="">
                  <v:imagedata r:id="rId100" o:title=""/>
                </v:shape>
                <o:OLEObject Type="Embed" ProgID="Equation.DSMT4" ShapeID="_x0000_i1073" DrawAspect="Content" ObjectID="_1489472132" r:id="rId10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5C15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210"/>
        </w:trPr>
        <w:tc>
          <w:tcPr>
            <w:tcW w:w="1417" w:type="dxa"/>
            <w:vMerge w:val="restart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8858DF" w:rsidRPr="00F111E3" w:rsidRDefault="008858DF" w:rsidP="00602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8858DF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657F32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3300" w:dyaOrig="360">
                <v:shape id="_x0000_i1074" type="#_x0000_t75" style="width:165pt;height:18pt" o:ole="">
                  <v:imagedata r:id="rId102" o:title=""/>
                </v:shape>
                <o:OLEObject Type="Embed" ProgID="Equation.DSMT4" ShapeID="_x0000_i1074" DrawAspect="Content" ObjectID="_1489472133" r:id="rId103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8263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0.25</w:t>
            </w:r>
          </w:p>
        </w:tc>
      </w:tr>
      <w:tr w:rsidR="008858DF" w:rsidRPr="00F111E3">
        <w:trPr>
          <w:trHeight w:val="287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740F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3040" w:dyaOrig="279">
                <v:shape id="_x0000_i1075" type="#_x0000_t75" style="width:150.75pt;height:13.5pt" o:ole="">
                  <v:imagedata r:id="rId104" o:title=""/>
                </v:shape>
                <o:OLEObject Type="Embed" ProgID="Equation.DSMT4" ShapeID="_x0000_i1075" DrawAspect="Content" ObjectID="_1489472134" r:id="rId10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8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8858DF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2740" w:dyaOrig="320">
                <v:shape id="_x0000_i1076" type="#_x0000_t75" style="width:135.75pt;height:15.75pt" o:ole="">
                  <v:imagedata r:id="rId106" o:title=""/>
                </v:shape>
                <o:OLEObject Type="Embed" ProgID="Equation.DSMT4" ShapeID="_x0000_i1076" DrawAspect="Content" ObjectID="_1489472135" r:id="rId10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656"/>
        </w:trPr>
        <w:tc>
          <w:tcPr>
            <w:tcW w:w="1417" w:type="dxa"/>
            <w:vMerge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858DF" w:rsidRPr="00F111E3" w:rsidRDefault="008858DF" w:rsidP="00FB60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28"/>
                <w:sz w:val="26"/>
                <w:szCs w:val="26"/>
              </w:rPr>
              <w:object w:dxaOrig="2439" w:dyaOrig="680">
                <v:shape id="_x0000_i1077" type="#_x0000_t75" style="width:120.75pt;height:33.75pt" o:ole="">
                  <v:imagedata r:id="rId108" o:title=""/>
                </v:shape>
                <o:OLEObject Type="Embed" ProgID="Equation.DSMT4" ShapeID="_x0000_i1077" DrawAspect="Content" ObjectID="_1489472136" r:id="rId10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</w:tbl>
    <w:p w:rsidR="008858DF" w:rsidRDefault="008858DF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8858DF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858DF" w:rsidRPr="003078FD" w:rsidSect="00450965">
      <w:pgSz w:w="11907" w:h="16840" w:code="9"/>
      <w:pgMar w:top="426" w:right="567" w:bottom="426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32CA5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A0C7C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219AA"/>
    <w:multiLevelType w:val="hybridMultilevel"/>
    <w:tmpl w:val="BBAE85A8"/>
    <w:lvl w:ilvl="0" w:tplc="04090019">
      <w:start w:val="1"/>
      <w:numFmt w:val="lowerLetter"/>
      <w:lvlText w:val="%1."/>
      <w:lvlJc w:val="left"/>
      <w:pPr>
        <w:ind w:left="6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840" w:hanging="360"/>
      </w:pPr>
    </w:lvl>
    <w:lvl w:ilvl="2" w:tplc="0409001B">
      <w:start w:val="1"/>
      <w:numFmt w:val="lowerRoman"/>
      <w:lvlText w:val="%3."/>
      <w:lvlJc w:val="right"/>
      <w:pPr>
        <w:ind w:left="7560" w:hanging="180"/>
      </w:pPr>
    </w:lvl>
    <w:lvl w:ilvl="3" w:tplc="0409000F">
      <w:start w:val="1"/>
      <w:numFmt w:val="decimal"/>
      <w:lvlText w:val="%4."/>
      <w:lvlJc w:val="left"/>
      <w:pPr>
        <w:ind w:left="8280" w:hanging="360"/>
      </w:pPr>
    </w:lvl>
    <w:lvl w:ilvl="4" w:tplc="04090019">
      <w:start w:val="1"/>
      <w:numFmt w:val="lowerLetter"/>
      <w:lvlText w:val="%5."/>
      <w:lvlJc w:val="left"/>
      <w:pPr>
        <w:ind w:left="9000" w:hanging="360"/>
      </w:pPr>
    </w:lvl>
    <w:lvl w:ilvl="5" w:tplc="0409001B">
      <w:start w:val="1"/>
      <w:numFmt w:val="lowerRoman"/>
      <w:lvlText w:val="%6."/>
      <w:lvlJc w:val="right"/>
      <w:pPr>
        <w:ind w:left="9720" w:hanging="180"/>
      </w:pPr>
    </w:lvl>
    <w:lvl w:ilvl="6" w:tplc="0409000F">
      <w:start w:val="1"/>
      <w:numFmt w:val="decimal"/>
      <w:lvlText w:val="%7."/>
      <w:lvlJc w:val="left"/>
      <w:pPr>
        <w:ind w:left="10440" w:hanging="360"/>
      </w:pPr>
    </w:lvl>
    <w:lvl w:ilvl="7" w:tplc="04090019">
      <w:start w:val="1"/>
      <w:numFmt w:val="lowerLetter"/>
      <w:lvlText w:val="%8."/>
      <w:lvlJc w:val="left"/>
      <w:pPr>
        <w:ind w:left="11160" w:hanging="360"/>
      </w:pPr>
    </w:lvl>
    <w:lvl w:ilvl="8" w:tplc="0409001B">
      <w:start w:val="1"/>
      <w:numFmt w:val="lowerRoman"/>
      <w:lvlText w:val="%9."/>
      <w:lvlJc w:val="right"/>
      <w:pPr>
        <w:ind w:left="11880" w:hanging="180"/>
      </w:pPr>
    </w:lvl>
  </w:abstractNum>
  <w:abstractNum w:abstractNumId="13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347D8"/>
    <w:multiLevelType w:val="hybridMultilevel"/>
    <w:tmpl w:val="1FC641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504A50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7"/>
  </w:num>
  <w:num w:numId="5">
    <w:abstractNumId w:val="18"/>
  </w:num>
  <w:num w:numId="6">
    <w:abstractNumId w:val="13"/>
  </w:num>
  <w:num w:numId="7">
    <w:abstractNumId w:val="17"/>
  </w:num>
  <w:num w:numId="8">
    <w:abstractNumId w:val="1"/>
  </w:num>
  <w:num w:numId="9">
    <w:abstractNumId w:val="15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16"/>
  </w:num>
  <w:num w:numId="15">
    <w:abstractNumId w:val="4"/>
  </w:num>
  <w:num w:numId="16">
    <w:abstractNumId w:val="5"/>
  </w:num>
  <w:num w:numId="17">
    <w:abstractNumId w:val="0"/>
  </w:num>
  <w:num w:numId="18">
    <w:abstractNumId w:val="20"/>
  </w:num>
  <w:num w:numId="19">
    <w:abstractNumId w:val="14"/>
  </w:num>
  <w:num w:numId="20">
    <w:abstractNumId w:val="12"/>
  </w:num>
  <w:num w:numId="21">
    <w:abstractNumId w:val="6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26778"/>
    <w:rsid w:val="0005649B"/>
    <w:rsid w:val="00067422"/>
    <w:rsid w:val="000B1736"/>
    <w:rsid w:val="000C2335"/>
    <w:rsid w:val="000C37A5"/>
    <w:rsid w:val="000E4BE9"/>
    <w:rsid w:val="000F530B"/>
    <w:rsid w:val="00101173"/>
    <w:rsid w:val="001014F3"/>
    <w:rsid w:val="00107750"/>
    <w:rsid w:val="00112247"/>
    <w:rsid w:val="00125030"/>
    <w:rsid w:val="00144C5A"/>
    <w:rsid w:val="00170F49"/>
    <w:rsid w:val="001807DF"/>
    <w:rsid w:val="001874E8"/>
    <w:rsid w:val="00195D13"/>
    <w:rsid w:val="001A1FEE"/>
    <w:rsid w:val="001B02C6"/>
    <w:rsid w:val="001B134C"/>
    <w:rsid w:val="001B4A9C"/>
    <w:rsid w:val="001C126E"/>
    <w:rsid w:val="001D4DB4"/>
    <w:rsid w:val="001E2BF3"/>
    <w:rsid w:val="00203561"/>
    <w:rsid w:val="002344F9"/>
    <w:rsid w:val="00234E88"/>
    <w:rsid w:val="0026265D"/>
    <w:rsid w:val="002648BF"/>
    <w:rsid w:val="002A5F9A"/>
    <w:rsid w:val="002B149C"/>
    <w:rsid w:val="002B675D"/>
    <w:rsid w:val="002D3B91"/>
    <w:rsid w:val="002D615F"/>
    <w:rsid w:val="002E25AE"/>
    <w:rsid w:val="002E2DFF"/>
    <w:rsid w:val="002E2E67"/>
    <w:rsid w:val="002E49DB"/>
    <w:rsid w:val="002F2F53"/>
    <w:rsid w:val="003042E6"/>
    <w:rsid w:val="003078FD"/>
    <w:rsid w:val="00321D92"/>
    <w:rsid w:val="003247C4"/>
    <w:rsid w:val="00325BD2"/>
    <w:rsid w:val="00345309"/>
    <w:rsid w:val="00371956"/>
    <w:rsid w:val="003939E5"/>
    <w:rsid w:val="00396FC8"/>
    <w:rsid w:val="003B5511"/>
    <w:rsid w:val="003C46DA"/>
    <w:rsid w:val="003D5F71"/>
    <w:rsid w:val="004000A5"/>
    <w:rsid w:val="00416686"/>
    <w:rsid w:val="004264FD"/>
    <w:rsid w:val="0043760D"/>
    <w:rsid w:val="00446FDD"/>
    <w:rsid w:val="00450965"/>
    <w:rsid w:val="00454F44"/>
    <w:rsid w:val="004953F3"/>
    <w:rsid w:val="004D0C44"/>
    <w:rsid w:val="004D47A8"/>
    <w:rsid w:val="004F68E2"/>
    <w:rsid w:val="004F7B96"/>
    <w:rsid w:val="00506BC6"/>
    <w:rsid w:val="00527552"/>
    <w:rsid w:val="00541335"/>
    <w:rsid w:val="005577F3"/>
    <w:rsid w:val="00590727"/>
    <w:rsid w:val="00597608"/>
    <w:rsid w:val="005A69CF"/>
    <w:rsid w:val="005B0F57"/>
    <w:rsid w:val="005C159B"/>
    <w:rsid w:val="00600CBB"/>
    <w:rsid w:val="00602D25"/>
    <w:rsid w:val="006054AE"/>
    <w:rsid w:val="00607673"/>
    <w:rsid w:val="006301A5"/>
    <w:rsid w:val="00632297"/>
    <w:rsid w:val="006513F0"/>
    <w:rsid w:val="00653148"/>
    <w:rsid w:val="00657F32"/>
    <w:rsid w:val="0069781D"/>
    <w:rsid w:val="006F186E"/>
    <w:rsid w:val="007120E5"/>
    <w:rsid w:val="0071244B"/>
    <w:rsid w:val="007340F9"/>
    <w:rsid w:val="00740F1B"/>
    <w:rsid w:val="0077245B"/>
    <w:rsid w:val="007B1644"/>
    <w:rsid w:val="007E1CBF"/>
    <w:rsid w:val="007F4A12"/>
    <w:rsid w:val="007F574B"/>
    <w:rsid w:val="0082631A"/>
    <w:rsid w:val="008320D4"/>
    <w:rsid w:val="00860782"/>
    <w:rsid w:val="00874D4E"/>
    <w:rsid w:val="00884689"/>
    <w:rsid w:val="008858DF"/>
    <w:rsid w:val="0089769E"/>
    <w:rsid w:val="008A64FC"/>
    <w:rsid w:val="008D3EC7"/>
    <w:rsid w:val="008E1EAB"/>
    <w:rsid w:val="009479C8"/>
    <w:rsid w:val="0095372B"/>
    <w:rsid w:val="00975D0F"/>
    <w:rsid w:val="009971B7"/>
    <w:rsid w:val="00997541"/>
    <w:rsid w:val="009B26BA"/>
    <w:rsid w:val="009B4632"/>
    <w:rsid w:val="009B619E"/>
    <w:rsid w:val="009C4FB0"/>
    <w:rsid w:val="009D2F10"/>
    <w:rsid w:val="00A05E22"/>
    <w:rsid w:val="00A10A0D"/>
    <w:rsid w:val="00A1179A"/>
    <w:rsid w:val="00A40A94"/>
    <w:rsid w:val="00A64587"/>
    <w:rsid w:val="00AA0A03"/>
    <w:rsid w:val="00AC7D3C"/>
    <w:rsid w:val="00AE511C"/>
    <w:rsid w:val="00AF16D3"/>
    <w:rsid w:val="00B14B00"/>
    <w:rsid w:val="00B3555C"/>
    <w:rsid w:val="00B37873"/>
    <w:rsid w:val="00B4484B"/>
    <w:rsid w:val="00B50EFE"/>
    <w:rsid w:val="00B57620"/>
    <w:rsid w:val="00B60571"/>
    <w:rsid w:val="00B63212"/>
    <w:rsid w:val="00B7294B"/>
    <w:rsid w:val="00B900AD"/>
    <w:rsid w:val="00BA4E92"/>
    <w:rsid w:val="00BB0431"/>
    <w:rsid w:val="00BB5249"/>
    <w:rsid w:val="00BC3D6B"/>
    <w:rsid w:val="00BC5289"/>
    <w:rsid w:val="00BD429A"/>
    <w:rsid w:val="00BD505A"/>
    <w:rsid w:val="00BE1FD4"/>
    <w:rsid w:val="00BF0124"/>
    <w:rsid w:val="00C36F08"/>
    <w:rsid w:val="00C64F8D"/>
    <w:rsid w:val="00C755E5"/>
    <w:rsid w:val="00CC76B6"/>
    <w:rsid w:val="00CF1451"/>
    <w:rsid w:val="00D15EDF"/>
    <w:rsid w:val="00D66DE9"/>
    <w:rsid w:val="00D825D1"/>
    <w:rsid w:val="00D92ECA"/>
    <w:rsid w:val="00DA3801"/>
    <w:rsid w:val="00DA73FB"/>
    <w:rsid w:val="00DC280C"/>
    <w:rsid w:val="00DD484A"/>
    <w:rsid w:val="00DE63E7"/>
    <w:rsid w:val="00DE75A4"/>
    <w:rsid w:val="00DE77D2"/>
    <w:rsid w:val="00E01551"/>
    <w:rsid w:val="00E062F1"/>
    <w:rsid w:val="00E22D99"/>
    <w:rsid w:val="00EB2460"/>
    <w:rsid w:val="00EB4572"/>
    <w:rsid w:val="00EB502F"/>
    <w:rsid w:val="00F038BF"/>
    <w:rsid w:val="00F06E93"/>
    <w:rsid w:val="00F111E3"/>
    <w:rsid w:val="00F11BC1"/>
    <w:rsid w:val="00F80D52"/>
    <w:rsid w:val="00FA0C69"/>
    <w:rsid w:val="00FA5B5D"/>
    <w:rsid w:val="00FA5D8A"/>
    <w:rsid w:val="00FB603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C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7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image" Target="media/image49.wmf"/><Relationship Id="rId110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1105</TotalTime>
  <Pages>3</Pages>
  <Words>438</Words>
  <Characters>2499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108</cp:revision>
  <cp:lastPrinted>2015-04-02T02:27:00Z</cp:lastPrinted>
  <dcterms:created xsi:type="dcterms:W3CDTF">2013-09-13T03:52:00Z</dcterms:created>
  <dcterms:modified xsi:type="dcterms:W3CDTF">2015-04-02T02:27:00Z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